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565D8779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9D78EA">
        <w:rPr>
          <w:b/>
          <w:noProof/>
          <w:sz w:val="24"/>
        </w:rPr>
        <w:t>9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F37FA1">
        <w:rPr>
          <w:b/>
          <w:i/>
          <w:noProof/>
          <w:sz w:val="28"/>
        </w:rPr>
        <w:t>4</w:t>
      </w:r>
      <w:r w:rsidR="00CE71D6">
        <w:rPr>
          <w:b/>
          <w:i/>
          <w:noProof/>
          <w:sz w:val="28"/>
        </w:rPr>
        <w:t>697</w:t>
      </w:r>
    </w:p>
    <w:p w14:paraId="636B52CD" w14:textId="12BF48E1" w:rsidR="00B20935" w:rsidRDefault="009D78EA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5C56B5">
        <w:rPr>
          <w:b/>
          <w:noProof/>
          <w:sz w:val="24"/>
        </w:rPr>
        <w:t xml:space="preserve"> (G</w:t>
      </w:r>
      <w:r>
        <w:rPr>
          <w:b/>
          <w:noProof/>
          <w:sz w:val="24"/>
        </w:rPr>
        <w:t>ermany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B20935" w:rsidRPr="005803A7">
        <w:rPr>
          <w:b/>
          <w:noProof/>
          <w:sz w:val="24"/>
        </w:rPr>
        <w:t xml:space="preserve"> </w:t>
      </w:r>
      <w:r w:rsidR="005C56B5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C4A6BF0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1DC7" w:rsidRPr="009C2B28">
        <w:rPr>
          <w:rFonts w:ascii="Arial" w:hAnsi="Arial" w:cs="Arial"/>
        </w:rPr>
        <w:t>R</w:t>
      </w:r>
      <w:r w:rsidR="00B862CF" w:rsidRPr="00B862CF">
        <w:rPr>
          <w:rFonts w:ascii="Arial" w:hAnsi="Arial" w:cs="Arial"/>
        </w:rPr>
        <w:t xml:space="preserve">eply to ETSI ISG </w:t>
      </w:r>
      <w:proofErr w:type="gramStart"/>
      <w:r w:rsidR="00B862CF" w:rsidRPr="00B862CF">
        <w:rPr>
          <w:rFonts w:ascii="Arial" w:hAnsi="Arial" w:cs="Arial"/>
        </w:rPr>
        <w:t>ZSM(</w:t>
      </w:r>
      <w:proofErr w:type="gramEnd"/>
      <w:r w:rsidR="00B862CF" w:rsidRPr="00B862CF">
        <w:rPr>
          <w:rFonts w:ascii="Arial" w:hAnsi="Arial" w:cs="Arial"/>
        </w:rPr>
        <w:t>23)000104r1 = S5-234663 on enhanced intent driven management services for mobile networks</w:t>
      </w:r>
    </w:p>
    <w:p w14:paraId="780D34AF" w14:textId="03C03C00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031C1F">
        <w:rPr>
          <w:rFonts w:ascii="Arial" w:hAnsi="Arial" w:cs="Arial"/>
          <w:bCs/>
        </w:rPr>
        <w:t>S5-234</w:t>
      </w:r>
      <w:r w:rsidR="00B862CF">
        <w:rPr>
          <w:rFonts w:ascii="Arial" w:hAnsi="Arial" w:cs="Arial"/>
          <w:bCs/>
        </w:rPr>
        <w:t>663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B862CF" w:rsidRPr="00B862CF">
        <w:rPr>
          <w:rFonts w:ascii="Arial" w:hAnsi="Arial" w:cs="Arial"/>
          <w:bCs/>
        </w:rPr>
        <w:t xml:space="preserve">Reply to S5-233276 and S5-233277 on enhanced intent driven management services for mobile networks 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01B9741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B862CF" w:rsidRPr="00B862CF">
        <w:rPr>
          <w:rFonts w:ascii="Arial" w:hAnsi="Arial" w:cs="Arial"/>
          <w:bCs/>
          <w:lang w:val="en-US"/>
        </w:rPr>
        <w:t>IDMS_MN_ph2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33B9A">
        <w:rPr>
          <w:rFonts w:ascii="Arial" w:hAnsi="Arial" w:cs="Arial"/>
          <w:b/>
          <w:lang w:val="fr-FR"/>
        </w:rPr>
        <w:t>Source:</w:t>
      </w:r>
      <w:r w:rsidRPr="00733B9A">
        <w:rPr>
          <w:rFonts w:ascii="Arial" w:hAnsi="Arial" w:cs="Arial"/>
          <w:bCs/>
          <w:color w:val="FF0000"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57D2306E" w:rsidR="00B20935" w:rsidRPr="009D46C2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D46C2">
        <w:rPr>
          <w:rFonts w:ascii="Arial" w:hAnsi="Arial" w:cs="Arial"/>
          <w:b/>
          <w:lang w:val="fr-FR"/>
        </w:rPr>
        <w:t>To:</w:t>
      </w:r>
      <w:r w:rsidRPr="009D46C2">
        <w:rPr>
          <w:rFonts w:ascii="Arial" w:hAnsi="Arial" w:cs="Arial"/>
          <w:bCs/>
          <w:lang w:val="fr-FR"/>
        </w:rPr>
        <w:tab/>
      </w:r>
      <w:r w:rsidR="00031C1F" w:rsidRPr="009D46C2">
        <w:rPr>
          <w:rFonts w:ascii="Arial" w:hAnsi="Arial" w:cs="Arial"/>
          <w:bCs/>
          <w:lang w:val="fr-FR"/>
        </w:rPr>
        <w:t xml:space="preserve">ETSI </w:t>
      </w:r>
      <w:r w:rsidR="00111DC7">
        <w:rPr>
          <w:rFonts w:ascii="Arial" w:hAnsi="Arial" w:cs="Arial"/>
          <w:bCs/>
          <w:lang w:val="fr-FR"/>
        </w:rPr>
        <w:t>ISG ZSM</w:t>
      </w:r>
    </w:p>
    <w:p w14:paraId="5681C84A" w14:textId="3598C414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46B2513A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111DC7">
        <w:rPr>
          <w:rFonts w:ascii="Arial" w:hAnsi="Arial" w:cs="Arial"/>
          <w:bCs/>
        </w:rPr>
        <w:t>3GPP SA5 Vice Chair (Zou Lan)</w:t>
      </w:r>
    </w:p>
    <w:p w14:paraId="4B717C43" w14:textId="04798227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proofErr w:type="spellStart"/>
      <w:r w:rsidR="00111DC7">
        <w:rPr>
          <w:rFonts w:ascii="Arial" w:hAnsi="Arial" w:cs="Arial"/>
          <w:bCs/>
        </w:rPr>
        <w:t>zoulan</w:t>
      </w:r>
      <w:proofErr w:type="spellEnd"/>
      <w:r w:rsidRPr="00B20935">
        <w:rPr>
          <w:rFonts w:ascii="Arial" w:hAnsi="Arial" w:cs="Arial"/>
          <w:bCs/>
        </w:rPr>
        <w:t xml:space="preserve">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7D274E1A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ETSI </w:t>
      </w:r>
      <w:r w:rsidR="00111DC7">
        <w:rPr>
          <w:rFonts w:ascii="Arial" w:hAnsi="Arial" w:cs="Arial"/>
          <w:lang w:val="en-US" w:eastAsia="zh-CN"/>
        </w:rPr>
        <w:t>ISG ZSM</w:t>
      </w:r>
      <w:r w:rsidRPr="009D46C2">
        <w:rPr>
          <w:rFonts w:ascii="Arial" w:hAnsi="Arial" w:cs="Arial"/>
          <w:lang w:val="en-US" w:eastAsia="zh-CN"/>
        </w:rPr>
        <w:t xml:space="preserve"> for your</w:t>
      </w:r>
      <w:r w:rsidR="00111DC7">
        <w:rPr>
          <w:rFonts w:ascii="Arial" w:hAnsi="Arial" w:cs="Arial"/>
          <w:lang w:val="en-US" w:eastAsia="zh-CN"/>
        </w:rPr>
        <w:t xml:space="preserve"> incoming</w:t>
      </w:r>
      <w:r w:rsidRPr="009D46C2">
        <w:rPr>
          <w:rFonts w:ascii="Arial" w:hAnsi="Arial" w:cs="Arial"/>
          <w:lang w:val="en-US" w:eastAsia="zh-CN"/>
        </w:rPr>
        <w:t xml:space="preserve"> LS and interest in SA5 </w:t>
      </w:r>
      <w:r w:rsidR="00111DC7">
        <w:rPr>
          <w:rFonts w:ascii="Arial" w:hAnsi="Arial" w:cs="Arial" w:hint="eastAsia"/>
          <w:lang w:val="en-US" w:eastAsia="zh-CN"/>
        </w:rPr>
        <w:t>work</w:t>
      </w:r>
      <w:r w:rsidR="00111DC7">
        <w:rPr>
          <w:rFonts w:ascii="Arial" w:hAnsi="Arial" w:cs="Arial"/>
          <w:lang w:val="en-US" w:eastAsia="zh-CN"/>
        </w:rPr>
        <w:t xml:space="preserve"> on </w:t>
      </w:r>
      <w:r w:rsidR="00111DC7" w:rsidRPr="00111DC7">
        <w:rPr>
          <w:rFonts w:ascii="Arial" w:hAnsi="Arial" w:cs="Arial"/>
          <w:lang w:val="en-US" w:eastAsia="zh-CN"/>
        </w:rPr>
        <w:t>intent driven management services for mobile networks</w:t>
      </w:r>
      <w:r w:rsidRPr="009D46C2">
        <w:rPr>
          <w:rFonts w:ascii="Arial" w:hAnsi="Arial" w:cs="Arial"/>
          <w:lang w:val="en-US" w:eastAsia="zh-CN"/>
        </w:rPr>
        <w:t xml:space="preserve">. </w:t>
      </w:r>
      <w:r w:rsidR="00111DC7">
        <w:rPr>
          <w:rFonts w:ascii="Arial" w:hAnsi="Arial" w:cs="Arial"/>
          <w:lang w:val="en-US" w:eastAsia="zh-CN"/>
        </w:rPr>
        <w:t xml:space="preserve">We are happy to </w:t>
      </w:r>
      <w:r w:rsidR="003B19D9">
        <w:rPr>
          <w:rFonts w:ascii="Arial" w:hAnsi="Arial" w:cs="Arial"/>
          <w:lang w:val="en-US" w:eastAsia="zh-CN"/>
        </w:rPr>
        <w:t>share</w:t>
      </w:r>
      <w:r w:rsidR="00111DC7" w:rsidRPr="00111DC7">
        <w:rPr>
          <w:rFonts w:ascii="Arial" w:hAnsi="Arial" w:cs="Arial"/>
          <w:lang w:val="en-US" w:eastAsia="zh-CN"/>
        </w:rPr>
        <w:t xml:space="preserve"> </w:t>
      </w:r>
      <w:r w:rsidR="00111DC7">
        <w:rPr>
          <w:rFonts w:ascii="Arial" w:hAnsi="Arial" w:cs="Arial"/>
          <w:lang w:val="en-US" w:eastAsia="zh-CN"/>
        </w:rPr>
        <w:t>SA5 progress</w:t>
      </w:r>
      <w:r w:rsidR="00111DC7" w:rsidRPr="00111DC7">
        <w:rPr>
          <w:rFonts w:ascii="Arial" w:hAnsi="Arial" w:cs="Arial"/>
          <w:lang w:val="en-US" w:eastAsia="zh-CN"/>
        </w:rPr>
        <w:t xml:space="preserve"> to ETSI ISG ZSM, </w:t>
      </w:r>
      <w:r w:rsidR="00111DC7">
        <w:rPr>
          <w:rFonts w:ascii="Arial" w:hAnsi="Arial" w:cs="Arial"/>
          <w:lang w:val="en-US" w:eastAsia="zh-CN"/>
        </w:rPr>
        <w:t xml:space="preserve">and also interested to know </w:t>
      </w:r>
      <w:r w:rsidR="00111DC7" w:rsidRPr="00111DC7">
        <w:rPr>
          <w:rFonts w:ascii="Arial" w:hAnsi="Arial" w:cs="Arial"/>
          <w:lang w:val="en-US" w:eastAsia="zh-CN"/>
        </w:rPr>
        <w:t>about the</w:t>
      </w:r>
      <w:r w:rsidR="009C2B28">
        <w:rPr>
          <w:rFonts w:ascii="Arial" w:hAnsi="Arial" w:cs="Arial"/>
          <w:lang w:val="en-US" w:eastAsia="zh-CN"/>
        </w:rPr>
        <w:t xml:space="preserve"> information of</w:t>
      </w:r>
      <w:r w:rsidR="00111DC7" w:rsidRPr="00111DC7">
        <w:rPr>
          <w:rFonts w:ascii="Arial" w:hAnsi="Arial" w:cs="Arial"/>
          <w:lang w:val="en-US" w:eastAsia="zh-CN"/>
        </w:rPr>
        <w:t xml:space="preserve"> ZSM </w:t>
      </w:r>
      <w:r w:rsidR="00111DC7">
        <w:rPr>
          <w:rFonts w:ascii="Arial" w:hAnsi="Arial" w:cs="Arial"/>
          <w:lang w:val="en-US" w:eastAsia="zh-CN"/>
        </w:rPr>
        <w:t xml:space="preserve">related </w:t>
      </w:r>
      <w:r w:rsidR="00111DC7" w:rsidRPr="00111DC7">
        <w:rPr>
          <w:rFonts w:ascii="Arial" w:hAnsi="Arial" w:cs="Arial"/>
          <w:lang w:val="en-US" w:eastAsia="zh-CN"/>
        </w:rPr>
        <w:t>work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4D403DBB" w14:textId="348D0866" w:rsidR="009C2B28" w:rsidRDefault="009C2B28" w:rsidP="009D46C2">
      <w:pPr>
        <w:spacing w:after="0"/>
        <w:rPr>
          <w:rFonts w:ascii="Arial" w:hAnsi="Arial" w:cs="Arial"/>
          <w:lang w:val="en-US" w:eastAsia="zh-CN"/>
        </w:rPr>
      </w:pPr>
    </w:p>
    <w:p w14:paraId="21880640" w14:textId="4904FAE8" w:rsidR="009C2B28" w:rsidRDefault="009C2B28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W</w:t>
      </w:r>
      <w:r>
        <w:rPr>
          <w:rFonts w:ascii="Arial" w:hAnsi="Arial" w:cs="Arial"/>
          <w:lang w:val="en-US" w:eastAsia="zh-CN"/>
        </w:rPr>
        <w:t xml:space="preserve">e suggest that ZSM leaders to coordinate </w:t>
      </w:r>
      <w:r w:rsidR="003B19D9">
        <w:rPr>
          <w:rFonts w:ascii="Arial" w:hAnsi="Arial" w:cs="Arial"/>
          <w:lang w:val="en-US" w:eastAsia="zh-CN"/>
        </w:rPr>
        <w:t xml:space="preserve">with </w:t>
      </w:r>
      <w:r>
        <w:rPr>
          <w:rFonts w:ascii="Arial" w:hAnsi="Arial" w:cs="Arial"/>
          <w:lang w:val="en-US" w:eastAsia="zh-CN"/>
        </w:rPr>
        <w:t>SA5 leaders by email and find a proper time</w:t>
      </w:r>
      <w:r w:rsidR="003B19D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for the joint discussion. 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7957AD5B" w:rsidR="00B20935" w:rsidRDefault="009C2B28" w:rsidP="00B20935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</w:t>
      </w:r>
      <w:r w:rsidR="00B20935">
        <w:rPr>
          <w:rFonts w:ascii="Arial" w:hAnsi="Arial" w:cs="Arial"/>
          <w:b/>
        </w:rPr>
        <w:t>. Actions:</w:t>
      </w:r>
    </w:p>
    <w:p w14:paraId="28EAF231" w14:textId="27A50AFE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31C1F">
        <w:rPr>
          <w:rFonts w:ascii="Arial" w:hAnsi="Arial" w:cs="Arial"/>
          <w:u w:val="single"/>
        </w:rPr>
        <w:t xml:space="preserve">ETSI </w:t>
      </w:r>
      <w:r w:rsidR="009C2B28">
        <w:rPr>
          <w:rFonts w:ascii="Arial" w:hAnsi="Arial" w:cs="Arial"/>
          <w:u w:val="single"/>
        </w:rPr>
        <w:t>ISG ZSM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8C5A40">
        <w:rPr>
          <w:rFonts w:ascii="Arial" w:hAnsi="Arial" w:cs="Arial"/>
        </w:rPr>
        <w:t xml:space="preserve"> </w:t>
      </w:r>
      <w:r w:rsidR="005C56B5" w:rsidRPr="0062250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4E74E9A2" w14:textId="177B216A" w:rsidR="00336DB9" w:rsidRDefault="00336DB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 w:rsidR="006F16D9">
        <w:rPr>
          <w:rFonts w:ascii="Arial" w:hAnsi="Arial" w:cs="Arial"/>
          <w:bCs/>
          <w:lang w:val="en-US"/>
        </w:rPr>
        <w:t>50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- 25 A</w:t>
      </w:r>
      <w:r w:rsidR="006F16D9">
        <w:rPr>
          <w:rFonts w:ascii="Arial" w:hAnsi="Arial" w:cs="Arial"/>
          <w:bCs/>
          <w:lang w:val="en-US"/>
        </w:rPr>
        <w:t>ugust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Gothenburg, Sweden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BC245" w14:textId="77777777" w:rsidR="00C93BBF" w:rsidRDefault="00C93BBF">
      <w:r>
        <w:separator/>
      </w:r>
    </w:p>
  </w:endnote>
  <w:endnote w:type="continuationSeparator" w:id="0">
    <w:p w14:paraId="7141F570" w14:textId="77777777" w:rsidR="00C93BBF" w:rsidRDefault="00C93BBF">
      <w:r>
        <w:continuationSeparator/>
      </w:r>
    </w:p>
  </w:endnote>
  <w:endnote w:type="continuationNotice" w:id="1">
    <w:p w14:paraId="476423B7" w14:textId="77777777" w:rsidR="00C93BBF" w:rsidRDefault="00C93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90BB5" w14:textId="77777777" w:rsidR="00C93BBF" w:rsidRDefault="00C93BBF">
      <w:r>
        <w:separator/>
      </w:r>
    </w:p>
  </w:footnote>
  <w:footnote w:type="continuationSeparator" w:id="0">
    <w:p w14:paraId="67EE07F7" w14:textId="77777777" w:rsidR="00C93BBF" w:rsidRDefault="00C93BBF">
      <w:r>
        <w:continuationSeparator/>
      </w:r>
    </w:p>
  </w:footnote>
  <w:footnote w:type="continuationNotice" w:id="1">
    <w:p w14:paraId="746C748F" w14:textId="77777777" w:rsidR="00C93BBF" w:rsidRDefault="00C93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5"/>
  </w:num>
  <w:num w:numId="10">
    <w:abstractNumId w:val="29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4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8"/>
  </w:num>
  <w:num w:numId="31">
    <w:abstractNumId w:val="14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11DC7"/>
    <w:rsid w:val="00123119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1AE2"/>
    <w:rsid w:val="00244C9A"/>
    <w:rsid w:val="00247DA9"/>
    <w:rsid w:val="00254010"/>
    <w:rsid w:val="00270B45"/>
    <w:rsid w:val="00291259"/>
    <w:rsid w:val="00294810"/>
    <w:rsid w:val="002A1857"/>
    <w:rsid w:val="002A2DFA"/>
    <w:rsid w:val="002A6B8C"/>
    <w:rsid w:val="002B125F"/>
    <w:rsid w:val="002B1D57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2B19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B19D9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4070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13820"/>
    <w:rsid w:val="0062250B"/>
    <w:rsid w:val="00626E5A"/>
    <w:rsid w:val="00631B0F"/>
    <w:rsid w:val="00652248"/>
    <w:rsid w:val="00657B80"/>
    <w:rsid w:val="006740EC"/>
    <w:rsid w:val="0067446B"/>
    <w:rsid w:val="00675B3C"/>
    <w:rsid w:val="00675B7C"/>
    <w:rsid w:val="006770ED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2B28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62CF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3BBF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E71D6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D57DB"/>
    <w:rsid w:val="00DD5C82"/>
    <w:rsid w:val="00DE4EF2"/>
    <w:rsid w:val="00DE68D0"/>
    <w:rsid w:val="00DF2C0E"/>
    <w:rsid w:val="00E0542C"/>
    <w:rsid w:val="00E06FFB"/>
    <w:rsid w:val="00E13FA2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5240"/>
    <w:rsid w:val="00FB6053"/>
    <w:rsid w:val="00FC7AC5"/>
    <w:rsid w:val="00FD1638"/>
    <w:rsid w:val="00FD3350"/>
    <w:rsid w:val="00FD3AEA"/>
    <w:rsid w:val="00FD5180"/>
    <w:rsid w:val="00FE027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A3116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10">
    <w:name w:val="标题 1 字符"/>
    <w:aliases w:val="Char1 字符, Char1 字符"/>
    <w:link w:val="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60">
    <w:name w:val="标题 6 字符"/>
    <w:link w:val="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E2114"/>
    <w:pPr>
      <w:ind w:left="720"/>
      <w:contextualSpacing/>
    </w:pPr>
  </w:style>
  <w:style w:type="character" w:customStyle="1" w:styleId="ae">
    <w:name w:val="批注文字 字符"/>
    <w:basedOn w:val="a0"/>
    <w:link w:val="ad"/>
    <w:semiHidden/>
    <w:rsid w:val="00B20935"/>
    <w:rPr>
      <w:rFonts w:ascii="Times New Roman" w:hAnsi="Times New Roman"/>
      <w:lang w:val="en-GB"/>
    </w:rPr>
  </w:style>
  <w:style w:type="character" w:styleId="af2">
    <w:name w:val="Unresolved Mention"/>
    <w:basedOn w:val="a0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0518</cp:lastModifiedBy>
  <cp:revision>11</cp:revision>
  <cp:lastPrinted>1899-12-31T23:00:00Z</cp:lastPrinted>
  <dcterms:created xsi:type="dcterms:W3CDTF">2023-05-12T12:09:00Z</dcterms:created>
  <dcterms:modified xsi:type="dcterms:W3CDTF">2023-06-02T10:11:00Z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(3)xf6x1XhCqyuLKoC28+kdRO5X9tg5K/OiSwHT99OwkERe5g51ogPoluyHR5l07rUCrcqtU3bF
M9ifRiNnQabzZ22uB1V5jbpL8Q0PoHPUKKqs9UqwGSi9bAd69W8dCZIUhiKIQLRluVCk8knr
Thh+ZoczaZRmoK+5IgnmnK++pzexZKKYKpE5hYMof8onWpkEKRXe3mnTXTEybLSs07KWjIBI
4S9JEgc/GbnVt/FE+R</vt:lpwstr>
  </property>
  <property fmtid="{D5CDD505-2E9C-101B-9397-08002B2CF9AE}" pid="3" name="_2015_ms_pID_7253431">
    <vt:lpwstr>2B5vLjdKFD/GPvU5DdIeLYhRRmcDzj4f2I7LQfuL0iUStS5UWSYbKc
hQ3PtRyJaTJeO9QVc0t8VqTE7qIBxQUvzVvnjLD8GTqzvjrLTFL3iobUfkOFVqssTSB0bzQX
5MOOe6367agDWbBLdLoJXNrH2aflx37k+qgvs1nElUu7BVxZb0ApiQHQo+F89y6ZR6ja1NlN
xmDGxFM0Y714G6Z0ThmTSQUw50s4r6G7xU3y</vt:lpwstr>
  </property>
  <property fmtid="{D5CDD505-2E9C-101B-9397-08002B2CF9AE}" pid="4" name="_2015_ms_pID_7253432">
    <vt:lpwstr>YnFrs1VUH37wixKrpDZlDNo=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1685674272</vt:lpwstr>
  </property>
</Properties>
</file>